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493" w:rsidRDefault="00DB4493" w:rsidP="00DB4493">
      <w:pPr>
        <w:rPr>
          <w:sz w:val="2"/>
        </w:rPr>
      </w:pPr>
      <w:bookmarkStart w:id="0" w:name="Inicio"/>
      <w:bookmarkStart w:id="1" w:name="_GoBack"/>
      <w:bookmarkEnd w:id="0"/>
      <w:bookmarkEnd w:id="1"/>
    </w:p>
    <w:p w:rsidR="00DB4493" w:rsidRDefault="00DB4493" w:rsidP="00DB4493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AXENCIA GALEGA DAS INDUSTRIAS CULTURAIS (AGADIC)</w:t>
      </w:r>
    </w:p>
    <w:p w:rsidR="00DB4493" w:rsidRDefault="00DB4493" w:rsidP="00DB4493">
      <w:pPr>
        <w:rPr>
          <w:sz w:val="12"/>
        </w:rPr>
      </w:pPr>
    </w:p>
    <w:p w:rsidR="00DB4493" w:rsidRDefault="00DB4493" w:rsidP="00DB4493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DEPARTAMENTO DE FOMENTO E PROMOCIÓN DE POLÍTICAS CULTURAIS</w:t>
      </w:r>
    </w:p>
    <w:p w:rsidR="00DB4493" w:rsidRDefault="00DB4493" w:rsidP="00DB4493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ED.A11.00.003.15770.026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POSTO BASE SUBGRUPO C1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7.008,96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OFICIAL 1ª ADMINISTRATIVO/A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2,62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829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ED.A11.00.003.15770.042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POSTO BASE SUBGRUPO C1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7.008,96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ADMINISTRACIÓN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(2ª PARTE) DO V CONVENIO COLECTIVO ÚNICO DO PERSOAL LABORAL DA XUNTA DE GALICIA. </w:t>
            </w:r>
          </w:p>
        </w:tc>
      </w:tr>
    </w:tbl>
    <w:p w:rsidR="00DB4493" w:rsidRDefault="00DB4493" w:rsidP="00DB4493">
      <w:pPr>
        <w:rPr>
          <w:sz w:val="2"/>
        </w:rPr>
      </w:pPr>
    </w:p>
    <w:p w:rsidR="00DB4493" w:rsidRDefault="00DB4493" w:rsidP="00DB4493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DIRECCIÓN XERAL DA FUNCIÓN PÚBLICA</w:t>
      </w:r>
    </w:p>
    <w:p w:rsidR="00DB4493" w:rsidRDefault="00DB4493" w:rsidP="00DB4493">
      <w:pPr>
        <w:rPr>
          <w:sz w:val="12"/>
        </w:rPr>
      </w:pPr>
    </w:p>
    <w:p w:rsidR="00DB4493" w:rsidRDefault="00DB4493" w:rsidP="00DB4493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D. X. DA FUNCIÓN PÚBLICA</w:t>
      </w:r>
    </w:p>
    <w:p w:rsidR="00DB4493" w:rsidRDefault="00DB4493" w:rsidP="00DB4493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FC.C07.00.000.15770.110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PROGRAMADOR/A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11.219,60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XCI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30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(2ª PARTE) DO V CONVENIO COLECTIVO ÚNICO DO PERSOAL LABORAL DA XUNTA DE GALICIA. </w:t>
            </w:r>
          </w:p>
        </w:tc>
      </w:tr>
    </w:tbl>
    <w:p w:rsidR="00DB4493" w:rsidRDefault="00DB4493" w:rsidP="00DB4493">
      <w:pPr>
        <w:rPr>
          <w:sz w:val="2"/>
        </w:rPr>
      </w:pPr>
    </w:p>
    <w:p w:rsidR="00DB4493" w:rsidRDefault="00DB4493" w:rsidP="00DB4493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SERVIZOS PERIFÉRICOS</w:t>
      </w:r>
    </w:p>
    <w:p w:rsidR="00DB4493" w:rsidRDefault="00DB4493" w:rsidP="00DB4493">
      <w:pPr>
        <w:rPr>
          <w:sz w:val="12"/>
        </w:rPr>
      </w:pPr>
    </w:p>
    <w:p w:rsidR="00DB4493" w:rsidRDefault="00DB4493" w:rsidP="00DB4493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XEFATURA TERRITORIAL A CORUÑA</w:t>
      </w:r>
    </w:p>
    <w:p w:rsidR="00DB4493" w:rsidRDefault="00DB4493" w:rsidP="00DB4493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IV.C99.10.000.15001.230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DELINEANTE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7.562,80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EBD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29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(2ª PARTE) DO V CONVENIO COLECTIVO ÚNICO DO PERSOAL LABORAL DA XUNTA DE GALICIA. </w:t>
            </w:r>
          </w:p>
        </w:tc>
      </w:tr>
    </w:tbl>
    <w:p w:rsidR="00DB4493" w:rsidRDefault="00DB4493" w:rsidP="00DB4493">
      <w:pPr>
        <w:rPr>
          <w:sz w:val="2"/>
        </w:rPr>
      </w:pPr>
    </w:p>
    <w:p w:rsidR="00DB4493" w:rsidRDefault="00DB4493" w:rsidP="00DB4493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INSTITUTO DE ESTUDOS DO TERRITORIO (IET)</w:t>
      </w:r>
    </w:p>
    <w:p w:rsidR="00DB4493" w:rsidRDefault="00DB4493" w:rsidP="00DB4493">
      <w:pPr>
        <w:rPr>
          <w:sz w:val="12"/>
        </w:rPr>
      </w:pPr>
    </w:p>
    <w:p w:rsidR="00DB4493" w:rsidRDefault="00DB4493" w:rsidP="00DB4493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INSTITUTO DE ESTUDOS DO TERRITORIO</w:t>
      </w:r>
    </w:p>
    <w:p w:rsidR="00DB4493" w:rsidRDefault="00DB4493" w:rsidP="00DB4493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MA.O31.00.000.15770.156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DELINEANTE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7.562,80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EBD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578-992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OFICIAL SERVIZOS TÉCNICOS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69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DB4493" w:rsidRDefault="00DB4493" w:rsidP="00DB4493">
      <w:pPr>
        <w:rPr>
          <w:sz w:val="2"/>
        </w:rPr>
      </w:pPr>
    </w:p>
    <w:p w:rsidR="00DB4493" w:rsidRDefault="00DB4493" w:rsidP="00DB4493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DIRECCIÓN XERAL DE DEFENSA DO MONTE</w:t>
      </w:r>
    </w:p>
    <w:p w:rsidR="00DB4493" w:rsidRDefault="00DB4493" w:rsidP="00DB4493">
      <w:pPr>
        <w:rPr>
          <w:sz w:val="12"/>
        </w:rPr>
      </w:pPr>
    </w:p>
    <w:p w:rsidR="00DB4493" w:rsidRDefault="00DB4493" w:rsidP="00DB4493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D. X. DE DEFENSA DO MONTE</w:t>
      </w:r>
    </w:p>
    <w:p w:rsidR="00DB4493" w:rsidRDefault="00DB4493" w:rsidP="00DB4493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MR.C03.00.000.15770.009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POSTO BASE SUBGRUPO C1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7.008,96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OFICIAL 1ª ADMINISTRATIVO/A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2,62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MR.C03.00.000.15770.100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POSTO BASE SUBGRUPO C1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7.008,96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OFICIAL ADMINISTRATIVO/A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62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(2ª PARTE) DO V CONVENIO COLECTIVO ÚNICO DO PERSOAL LABORAL DA XUNTA DE GALICIA. </w:t>
            </w:r>
          </w:p>
        </w:tc>
      </w:tr>
    </w:tbl>
    <w:p w:rsidR="00DB4493" w:rsidRDefault="00DB4493" w:rsidP="00DB4493">
      <w:pPr>
        <w:rPr>
          <w:sz w:val="2"/>
        </w:rPr>
      </w:pPr>
    </w:p>
    <w:p w:rsidR="00DB4493" w:rsidRDefault="00DB4493" w:rsidP="00DB4493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DIRECCIÓN XERAL DE PLANIFICACIÓN E ORDENACIÓN FORESTAL</w:t>
      </w:r>
    </w:p>
    <w:p w:rsidR="00DB4493" w:rsidRDefault="00DB4493" w:rsidP="00DB4493">
      <w:pPr>
        <w:rPr>
          <w:sz w:val="12"/>
        </w:rPr>
      </w:pPr>
    </w:p>
    <w:p w:rsidR="00DB4493" w:rsidRDefault="00DB4493" w:rsidP="00DB4493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D. X. DE PLANIFICACIÓN E ORDENACIÓN FORESTAL</w:t>
      </w:r>
    </w:p>
    <w:p w:rsidR="00DB4493" w:rsidRDefault="00DB4493" w:rsidP="00DB4493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MR.C04.00.000.15770.100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POSTO BASE SUBGRUPO C1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7.008,96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OFICIAL ADMINISTRATIVO/A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62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(2ª PARTE) DO V CONVENIO COLECTIVO ÚNICO DO PERSOAL LABORAL DA XUNTA DE GALICIA.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MR.C04.00.000.15770.104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POSTO BASE SUBGRUPO C1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7.008,96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OFICIAL ADMINISTRATIVO/A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62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(2ª PARTE) DO V CONVENIO COLECTIVO ÚNICO DO PERSOAL LABORAL DA XUNTA DE GALICIA. </w:t>
            </w:r>
          </w:p>
        </w:tc>
      </w:tr>
    </w:tbl>
    <w:p w:rsidR="00DB4493" w:rsidRDefault="00DB4493" w:rsidP="00DB4493">
      <w:pPr>
        <w:rPr>
          <w:sz w:val="2"/>
        </w:rPr>
      </w:pPr>
    </w:p>
    <w:p w:rsidR="00DB4493" w:rsidRDefault="00DB4493" w:rsidP="00DB4493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SECRETARÍA XERAL TÉCNICA</w:t>
      </w:r>
    </w:p>
    <w:p w:rsidR="00DB4493" w:rsidRDefault="00DB4493" w:rsidP="00DB4493">
      <w:pPr>
        <w:rPr>
          <w:sz w:val="12"/>
        </w:rPr>
      </w:pPr>
    </w:p>
    <w:p w:rsidR="00DB4493" w:rsidRDefault="00DB4493" w:rsidP="00DB4493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COORDINACIÓN DE SERVIZOS TRANSVERSAIS</w:t>
      </w:r>
    </w:p>
    <w:p w:rsidR="00DB4493" w:rsidRDefault="00DB4493" w:rsidP="00DB4493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PR.C02.00.005.15770.144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DELINEANTE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7.562,80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EBD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29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(2ª PARTE) DO V CONVENIO COLECTIVO ÚNICO DO PERSOAL LABORAL DA XUNTA DE GALICIA. </w:t>
            </w:r>
          </w:p>
        </w:tc>
      </w:tr>
    </w:tbl>
    <w:p w:rsidR="00DB4493" w:rsidRDefault="00DB4493" w:rsidP="00DB4493">
      <w:pPr>
        <w:rPr>
          <w:sz w:val="2"/>
        </w:rPr>
      </w:pPr>
    </w:p>
    <w:p w:rsidR="00DB4493" w:rsidRDefault="00DB4493" w:rsidP="00DB4493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SERVIZOS PERIFÉRICOS</w:t>
      </w:r>
    </w:p>
    <w:p w:rsidR="00DB4493" w:rsidRDefault="00DB4493" w:rsidP="00DB4493">
      <w:pPr>
        <w:rPr>
          <w:sz w:val="12"/>
        </w:rPr>
      </w:pPr>
    </w:p>
    <w:p w:rsidR="00DB4493" w:rsidRDefault="00DB4493" w:rsidP="00DB4493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XEFATURA TERRITORIAL A CORUÑA</w:t>
      </w:r>
    </w:p>
    <w:p w:rsidR="00DB4493" w:rsidRDefault="00DB4493" w:rsidP="00DB4493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PR.C99.10.000.15001.300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POSTO BASE SUBGRUPO C1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7.008,96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OFICIAL ADMINISTRATIVO/A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62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(2ª PARTE) DO V CONVENIO COLECTIVO ÚNICO DO PERSOAL LABORAL DA XUNTA DE GALICIA. </w:t>
            </w:r>
          </w:p>
        </w:tc>
      </w:tr>
    </w:tbl>
    <w:p w:rsidR="00DB4493" w:rsidRDefault="00DB4493" w:rsidP="00DB4493">
      <w:pPr>
        <w:rPr>
          <w:sz w:val="2"/>
        </w:rPr>
      </w:pPr>
    </w:p>
    <w:p w:rsidR="00DB4493" w:rsidRDefault="00DB4493" w:rsidP="00DB4493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SECRETARÍA XERAL DE IGUALDADE - SERVIZOS PERIFÉRICOS</w:t>
      </w:r>
    </w:p>
    <w:p w:rsidR="00DB4493" w:rsidRDefault="00DB4493" w:rsidP="00DB4493">
      <w:pPr>
        <w:rPr>
          <w:sz w:val="12"/>
        </w:rPr>
      </w:pPr>
    </w:p>
    <w:p w:rsidR="00DB4493" w:rsidRDefault="00DB4493" w:rsidP="00DB4493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SECRETARÍA XERAL DE IGUALDADE - SERVIZOS PERIFÉRICOS (OURENSE)</w:t>
      </w:r>
    </w:p>
    <w:p w:rsidR="00DB4493" w:rsidRDefault="00DB4493" w:rsidP="00DB4493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PR.V29.10.000.32001.110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POSTO BASE SUBGRUPO C1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7.008,96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OFICIAL ADMINISTRATIVO/A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62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(2ª PARTE) DO V CONVENIO COLECTIVO ÚNICO DO PERSOAL LABORAL DA XUNTA DE GALICIA. </w:t>
            </w:r>
          </w:p>
        </w:tc>
      </w:tr>
    </w:tbl>
    <w:p w:rsidR="00DB4493" w:rsidRDefault="00DB4493" w:rsidP="00DB4493">
      <w:pPr>
        <w:rPr>
          <w:sz w:val="2"/>
        </w:rPr>
      </w:pPr>
    </w:p>
    <w:p w:rsidR="00DB4493" w:rsidRDefault="00DB4493" w:rsidP="00DB4493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SERVIZOS PERIFÉRICOS</w:t>
      </w:r>
    </w:p>
    <w:p w:rsidR="00DB4493" w:rsidRDefault="00DB4493" w:rsidP="00DB4493">
      <w:pPr>
        <w:rPr>
          <w:sz w:val="12"/>
        </w:rPr>
      </w:pPr>
    </w:p>
    <w:p w:rsidR="00DB4493" w:rsidRDefault="00DB4493" w:rsidP="00DB4493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XEFATURA TERRITORIAL OURENSE</w:t>
      </w:r>
    </w:p>
    <w:p w:rsidR="00DB4493" w:rsidRDefault="00DB4493" w:rsidP="00DB4493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PS.C99.10.000.32001.440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POSTO BASE SUBGRUPO C1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7.008,96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OFICIAL 1ª ADMINISTRATIVO/A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2,62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DB4493" w:rsidRDefault="00DB4493" w:rsidP="00DB4493">
      <w:pPr>
        <w:rPr>
          <w:sz w:val="2"/>
        </w:rPr>
      </w:pPr>
    </w:p>
    <w:p w:rsidR="00DB4493" w:rsidRDefault="00DB4493" w:rsidP="00DB4493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AXENCIA PARA A MODERNIZACIÓN TECNOLÓXICA DE GALICIA</w:t>
      </w:r>
    </w:p>
    <w:p w:rsidR="00DB4493" w:rsidRDefault="00DB4493" w:rsidP="00DB4493">
      <w:pPr>
        <w:rPr>
          <w:sz w:val="12"/>
        </w:rPr>
      </w:pPr>
    </w:p>
    <w:p w:rsidR="00DB4493" w:rsidRDefault="00DB4493" w:rsidP="00DB4493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ÁREA DE ADMINISTRACIÓN DIXITAL - DEPARTAMENTO PROVINCIAL A CORUÑA</w:t>
      </w:r>
    </w:p>
    <w:p w:rsidR="00DB4493" w:rsidRDefault="00DB4493" w:rsidP="00DB4493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PX.A11.00.401.15001.050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OPERADOR/A DE ORDENADOR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XCI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ESPECIALISTA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91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PX.A11.00.401.15001.051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OPERADOR/A DE ORDENADOR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XCI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ESPECIALISTA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91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PX.A11.00.401.15001.053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OPERADOR/A DE ORDENADOR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XCI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ESPECIALISTA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91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DB4493" w:rsidRDefault="00DB4493" w:rsidP="00DB4493">
      <w:pPr>
        <w:rPr>
          <w:sz w:val="12"/>
        </w:rPr>
      </w:pPr>
    </w:p>
    <w:p w:rsidR="00DB4493" w:rsidRDefault="00DB4493" w:rsidP="00DB4493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ÁREA DE INFRAESTRUTURAS E SEGURIDADE</w:t>
      </w:r>
    </w:p>
    <w:p w:rsidR="00DB4493" w:rsidRDefault="00DB4493" w:rsidP="00DB4493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PX.A11.00.003.15770.220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PROGRAMADOR/A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11.219,60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XCI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30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(2ª PARTE) DO V CONVENIO COLECTIVO ÚNICO DO PERSOAL LABORAL DA XUNTA DE GALICIA. </w:t>
            </w:r>
          </w:p>
        </w:tc>
      </w:tr>
    </w:tbl>
    <w:p w:rsidR="00DB4493" w:rsidRDefault="00DB4493" w:rsidP="00DB4493">
      <w:pPr>
        <w:rPr>
          <w:sz w:val="12"/>
        </w:rPr>
      </w:pPr>
    </w:p>
    <w:p w:rsidR="00DB4493" w:rsidRDefault="00DB4493" w:rsidP="00DB4493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ÁREA DE ADMINISTRACIÓN DIXITAL</w:t>
      </w:r>
    </w:p>
    <w:p w:rsidR="00DB4493" w:rsidRDefault="00DB4493" w:rsidP="00DB4493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PX.A11.00.004.15770.210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PROGRAMADOR/A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11.219,60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XCI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30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PX.A11.00.004.15770.220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OPERADOR/A DE ORDENADOR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XCI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ESPECIALISTA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91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(2ª PARTE) DO V CONVENIO COLECTIVO ÚNICO DO PERSOAL LABORAL DA XUNTA DE GALICIA.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PX.A11.00.004.15770.221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OPERADOR/A DE ORDENADOR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XCI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ESPECIALISTA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91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(2ª PARTE) DO V CONVENIO COLECTIVO ÚNICO DO PERSOAL LABORAL DA XUNTA DE GALICIA.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PX.A11.00.004.15770.222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OPERADOR/A DE ORDENADOR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XCI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ESPECIALISTA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91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(2ª PARTE) DO V CONVENIO COLECTIVO ÚNICO DO PERSOAL LABORAL DA XUNTA DE GALICIA.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PX.A11.00.004.15770.223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OPERADOR/A DE ORDENADOR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XCI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ESPECIALISTA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91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(2ª PARTE) DO V CONVENIO COLECTIVO ÚNICO DO PERSOAL LABORAL DA XUNTA DE GALICIA.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PX.A11.00.004.15770.224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OPERADOR/A DE ORDENADOR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XCI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ESPECIALISTA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91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(2ª PARTE) DO V CONVENIO COLECTIVO ÚNICO DO PERSOAL LABORAL DA XUNTA DE GALICIA.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PX.A11.00.004.15770.225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OPERADOR/A DE ORDENADOR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XCI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ESPECIALISTA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91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PX.A11.00.004.15770.226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OPERADOR/A DE ORDENADOR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XCI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ESPECIALISTA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91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PX.A11.00.004.15770.227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OPERADOR/A DE ORDENADOR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XCI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ESPECIALISTA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91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PX.A11.00.004.15770.228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OPERADOR/A DE ORDENADOR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XCI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ESPECIALISTA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91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PX.A11.00.004.15770.229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OPERADOR/A DE ORDENADOR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XCI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ESPECIALISTA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91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PX.A11.00.004.15770.230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OPERADOR/A DE ORDENADOR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XCI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ESPECIALISTA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91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PX.A11.00.004.15770.231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OPERADOR/A DE ORDENADOR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XCI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ESPECIALISTA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91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PX.A11.00.004.15770.232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OPERADOR/A DE ORDENADOR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XCI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ESPECIALISTA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91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PX.A11.00.004.15770.233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OPERADOR/A DE ORDENADOR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XCI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ESPECIALISTA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91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PX.A11.00.004.15770.234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OPERADOR/A DE ORDENADOR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XCI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ESPECIALISTA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91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PX.A11.00.004.15770.235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OPERADOR/A DE ORDENADOR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XCI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ESPECIALISTA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91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(2ª PARTE) DO V CONVENIO COLECTIVO ÚNICO DO PERSOAL LABORAL DA XUNTA DE GALICIA. </w:t>
            </w:r>
          </w:p>
        </w:tc>
      </w:tr>
    </w:tbl>
    <w:p w:rsidR="00DB4493" w:rsidRDefault="00DB4493" w:rsidP="00DB4493">
      <w:pPr>
        <w:rPr>
          <w:sz w:val="12"/>
        </w:rPr>
      </w:pPr>
    </w:p>
    <w:p w:rsidR="00DB4493" w:rsidRDefault="00DB4493" w:rsidP="00DB4493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ÁREA DE SOLUCIÓNS TECNOLÓXICAS SECTORIAIS</w:t>
      </w:r>
    </w:p>
    <w:p w:rsidR="00DB4493" w:rsidRDefault="00DB4493" w:rsidP="00DB4493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PX.A11.00.005.15770.230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PROGRAMADOR/A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11.219,60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XCI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30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PX.A11.00.005.15770.240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OPERADOR/A DE ORDENADOR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XCI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ESPECIALISTA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91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(2ª PARTE) DO V CONVENIO COLECTIVO ÚNICO DO PERSOAL LABORAL DA XUNTA DE GALICIA.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PX.A11.00.005.15770.241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OPERADOR/A DE ORDENADOR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XCI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ESPECIALISTA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91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(2ª PARTE) DO V CONVENIO COLECTIVO ÚNICO DO PERSOAL LABORAL DA XUNTA DE GALICIA. </w:t>
            </w:r>
          </w:p>
        </w:tc>
      </w:tr>
    </w:tbl>
    <w:p w:rsidR="00DB4493" w:rsidRDefault="00DB4493" w:rsidP="00DB4493">
      <w:pPr>
        <w:rPr>
          <w:sz w:val="12"/>
        </w:rPr>
      </w:pPr>
    </w:p>
    <w:p w:rsidR="00DB4493" w:rsidRDefault="00DB4493" w:rsidP="00DB4493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ÁREA DE ADMINISTRACIÓN DIXITAL - DEPARTAMENTO PROVINCIAL LUGO</w:t>
      </w:r>
    </w:p>
    <w:p w:rsidR="00DB4493" w:rsidRDefault="00DB4493" w:rsidP="00DB4493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PX.A11.00.403.27001.050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OPERADOR/A DE ORDENADOR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XCI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ESPECIALISTA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91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PX.A11.00.403.27001.051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OPERADOR/A DE ORDENADOR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XCI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ESPECIALISTA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91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PX.A11.00.403.27001.052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OPERADOR/A DE ORDENADOR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XCI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ESPECIALISTA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91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DB4493" w:rsidRDefault="00DB4493" w:rsidP="00DB4493">
      <w:pPr>
        <w:rPr>
          <w:sz w:val="12"/>
        </w:rPr>
      </w:pPr>
    </w:p>
    <w:p w:rsidR="00DB4493" w:rsidRDefault="00DB4493" w:rsidP="00DB4493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ÁREA DE ADMINISTRACIÓN DIXITAL - DEPARTAMENTO PROVINCIAL OURENSE</w:t>
      </w:r>
    </w:p>
    <w:p w:rsidR="00DB4493" w:rsidRDefault="00DB4493" w:rsidP="00DB4493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PX.A11.00.405.32001.050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OPERADOR/A DE ORDENADOR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XCI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ESPECIALISTA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91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PX.A11.00.405.32001.051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OPERADOR/A DE ORDENADOR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XCI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ESPECIALISTA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91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PX.A11.00.405.32001.052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OPERADOR/A DE ORDENADOR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XCI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ESPECIALISTA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91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DB4493" w:rsidRDefault="00DB4493" w:rsidP="00DB4493">
      <w:pPr>
        <w:rPr>
          <w:sz w:val="12"/>
        </w:rPr>
      </w:pPr>
    </w:p>
    <w:p w:rsidR="00DB4493" w:rsidRDefault="00DB4493" w:rsidP="00DB4493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ÁREA DE ADMINISTRACIÓN DIXITAL - DEPARTAMENTO PROVINCIAL PONTEVEDRA</w:t>
      </w:r>
    </w:p>
    <w:p w:rsidR="00DB4493" w:rsidRDefault="00DB4493" w:rsidP="00DB4493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PX.A11.00.406.36001.051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OPERADOR/A DE ORDENADOR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XCI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ESPECIALISTA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91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DB4493" w:rsidRDefault="00DB4493" w:rsidP="00DB4493">
      <w:pPr>
        <w:rPr>
          <w:sz w:val="12"/>
        </w:rPr>
      </w:pPr>
    </w:p>
    <w:p w:rsidR="00DB4493" w:rsidRDefault="00DB4493" w:rsidP="00DB4493">
      <w:pPr>
        <w:rPr>
          <w:b/>
          <w:sz w:val="16"/>
        </w:rPr>
      </w:pPr>
      <w:r>
        <w:rPr>
          <w:b/>
        </w:rPr>
        <w:lastRenderedPageBreak/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ÁREA DE ADMINISTRACIÓN DIXITAL - DEPARTAMENTO PROVINCIAL PONTEVEDRA (VIGO)</w:t>
      </w:r>
    </w:p>
    <w:p w:rsidR="00DB4493" w:rsidRDefault="00DB4493" w:rsidP="00DB4493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PX.A11.00.407.36560.051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OPERADOR/A DE ORDENADOR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XCI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ESPECIALISTA EN INFORMÁTICA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91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DB4493" w:rsidRDefault="00DB4493" w:rsidP="00DB4493">
      <w:pPr>
        <w:rPr>
          <w:sz w:val="2"/>
        </w:rPr>
      </w:pPr>
    </w:p>
    <w:p w:rsidR="00DB4493" w:rsidRDefault="00DB4493" w:rsidP="00DB4493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SECRETARIA XERAL TÉCNICA</w:t>
      </w:r>
    </w:p>
    <w:p w:rsidR="00DB4493" w:rsidRDefault="00DB4493" w:rsidP="00DB4493">
      <w:pPr>
        <w:rPr>
          <w:sz w:val="12"/>
        </w:rPr>
      </w:pPr>
    </w:p>
    <w:p w:rsidR="00DB4493" w:rsidRDefault="00DB4493" w:rsidP="00DB4493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RÉXIME XURÍDICO E ADMINISTRATIVO</w:t>
      </w:r>
    </w:p>
    <w:p w:rsidR="00DB4493" w:rsidRDefault="00DB4493" w:rsidP="00DB4493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SA.C02.00.002.15770.050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POSTO BASE SUBGRUPO C1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7.008,96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OFICIAL 1ª ADMINISTRATIVO/A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62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DB4493" w:rsidRDefault="00DB4493" w:rsidP="00DB4493">
      <w:pPr>
        <w:rPr>
          <w:sz w:val="12"/>
        </w:rPr>
      </w:pPr>
    </w:p>
    <w:p w:rsidR="00DB4493" w:rsidRDefault="00DB4493" w:rsidP="00DB4493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SISTEMAS E TECNOLOXÍAS DA INFORMACIÓN</w:t>
      </w:r>
    </w:p>
    <w:p w:rsidR="00DB4493" w:rsidRDefault="00DB4493" w:rsidP="00DB4493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SA.C02.00.003.15770.050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OPERADOR/A DE ORDENADOR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XCI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ESPECIALISTA EN INFORMÁTICA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91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DB4493" w:rsidRDefault="00DB4493" w:rsidP="00DB4493">
      <w:pPr>
        <w:rPr>
          <w:sz w:val="2"/>
        </w:rPr>
      </w:pPr>
    </w:p>
    <w:p w:rsidR="00DB4493" w:rsidRDefault="00DB4493" w:rsidP="00DB4493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DIRECCIÓN XERAL DE SAÚDE PÚBLICA</w:t>
      </w:r>
    </w:p>
    <w:p w:rsidR="00DB4493" w:rsidRDefault="00DB4493" w:rsidP="00DB4493">
      <w:pPr>
        <w:rPr>
          <w:sz w:val="12"/>
        </w:rPr>
      </w:pPr>
    </w:p>
    <w:p w:rsidR="00DB4493" w:rsidRDefault="00DB4493" w:rsidP="00DB4493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D. X. DE SAÚDE PÚBLICA</w:t>
      </w:r>
    </w:p>
    <w:p w:rsidR="00DB4493" w:rsidRDefault="00DB4493" w:rsidP="00DB4493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SA.C03.00.000.15770.048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POSTO BASE SUBGRUPO C1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7.008,96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OFICIAL 1ª ADMINISTRATIVO/A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62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SA.C03.00.000.15770.049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POSTO BASE SUBGRUPO C1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7.008,96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OFICIAL 1ª ADMINISTRATIVO/A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62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DB4493" w:rsidRDefault="00DB4493" w:rsidP="00DB4493">
      <w:pPr>
        <w:rPr>
          <w:sz w:val="12"/>
        </w:rPr>
      </w:pPr>
    </w:p>
    <w:p w:rsidR="00DB4493" w:rsidRDefault="00DB4493" w:rsidP="00DB4493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INFORMACIÓN SOBRE SAÚDE E EPIDEMIOLOXIA</w:t>
      </w:r>
    </w:p>
    <w:p w:rsidR="00DB4493" w:rsidRDefault="00DB4493" w:rsidP="00DB4493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SA.C03.00.001.15770.110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POSTO BASE SUBGRUPO C1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7.008,96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OFICIAL 1ª ADMINISTRATIVO/A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62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DC5F3A" w:rsidRDefault="00DC5F3A" w:rsidP="00DC5F3A">
      <w:pPr>
        <w:rPr>
          <w:sz w:val="12"/>
        </w:rPr>
      </w:pPr>
    </w:p>
    <w:p w:rsidR="00DC5F3A" w:rsidRDefault="00DC5F3A" w:rsidP="00DC5F3A">
      <w:pPr>
        <w:rPr>
          <w:b/>
          <w:sz w:val="16"/>
        </w:rPr>
      </w:pPr>
      <w:r>
        <w:rPr>
          <w:b/>
        </w:rPr>
        <w:lastRenderedPageBreak/>
        <w:t>CENTRO DE DESTINO:</w:t>
      </w:r>
      <w:r>
        <w:rPr>
          <w:b/>
        </w:rPr>
        <w:tab/>
      </w:r>
      <w:r>
        <w:rPr>
          <w:b/>
        </w:rPr>
        <w:tab/>
        <w:t>LABORATORIO DE SAUDE PÚBLICA DE GALICIA (LUGO)</w:t>
      </w:r>
    </w:p>
    <w:p w:rsidR="00DC5F3A" w:rsidRDefault="00DC5F3A" w:rsidP="00DC5F3A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DC5F3A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DC5F3A" w:rsidRDefault="00DC5F3A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SA.C03.00.201.27001.160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DC5F3A" w:rsidRDefault="00DC5F3A" w:rsidP="00FB28B2">
            <w:pPr>
              <w:pStyle w:val="Encabezado"/>
              <w:spacing w:before="40" w:after="40"/>
              <w:rPr>
                <w:sz w:val="14"/>
              </w:rPr>
            </w:pPr>
            <w:r w:rsidRPr="0084633E">
              <w:rPr>
                <w:sz w:val="14"/>
                <w:highlight w:val="lightGray"/>
              </w:rPr>
              <w:t>AXUDANTE/A ADMINISTRACIÓN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C5F3A" w:rsidRDefault="00DC5F3A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16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C5F3A" w:rsidRDefault="00DC5F3A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7.338,24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DC5F3A" w:rsidRDefault="00DC5F3A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C5F3A" w:rsidRPr="0084633E" w:rsidRDefault="00DC5F3A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4633E">
              <w:rPr>
                <w:sz w:val="14"/>
                <w:highlight w:val="lightGray"/>
              </w:rPr>
              <w:t>C1-C2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DC5F3A" w:rsidRDefault="00DC5F3A" w:rsidP="00FB28B2">
            <w:pPr>
              <w:pStyle w:val="Encabezado"/>
              <w:spacing w:before="40" w:after="40"/>
              <w:rPr>
                <w:sz w:val="14"/>
              </w:rPr>
            </w:pPr>
            <w:r w:rsidRPr="0084633E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C5F3A" w:rsidRDefault="00DC5F3A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C5F3A" w:rsidRDefault="00DC5F3A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C5F3A" w:rsidRDefault="00DC5F3A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C5F3A" w:rsidRDefault="00DC5F3A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DC5F3A" w:rsidRDefault="00DC5F3A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C5F3A" w:rsidTr="00FB2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C5F3A" w:rsidRDefault="00DC5F3A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C5F3A" w:rsidRDefault="00DC5F3A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C5F3A" w:rsidRDefault="00DC5F3A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C5F3A" w:rsidRDefault="00DC5F3A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C5F3A" w:rsidRDefault="00DC5F3A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C5F3A" w:rsidRDefault="00DC5F3A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C5F3A" w:rsidRDefault="00DC5F3A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C5F3A" w:rsidRDefault="00DC5F3A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C5F3A" w:rsidRDefault="00DC5F3A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C5F3A" w:rsidRDefault="00DC5F3A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C5F3A" w:rsidRDefault="00DC5F3A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C5F3A" w:rsidRDefault="00DC5F3A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B10//B11//DISPOSICIÓN TRANSITORIA 10ª (1ª PARTE) DO V CONVENIO COLECTIVO ÚNICO DO PERSOAL LABORAL DA XUNTA DE GALICIA. </w:t>
            </w:r>
          </w:p>
        </w:tc>
      </w:tr>
    </w:tbl>
    <w:p w:rsidR="00DB4493" w:rsidRDefault="00DB4493" w:rsidP="00DB4493">
      <w:pPr>
        <w:rPr>
          <w:sz w:val="2"/>
        </w:rPr>
      </w:pPr>
    </w:p>
    <w:p w:rsidR="00DB4493" w:rsidRDefault="00DB4493" w:rsidP="00DB4493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SERVIZOS PERIFÉRICOS</w:t>
      </w:r>
    </w:p>
    <w:p w:rsidR="00DB4493" w:rsidRDefault="00DB4493" w:rsidP="00DB4493">
      <w:pPr>
        <w:rPr>
          <w:sz w:val="12"/>
        </w:rPr>
      </w:pPr>
    </w:p>
    <w:p w:rsidR="00DB4493" w:rsidRDefault="00DB4493" w:rsidP="00DB4493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ESCOLA INFANTIL RELFAS</w:t>
      </w:r>
    </w:p>
    <w:p w:rsidR="00DB4493" w:rsidRDefault="00DB4493" w:rsidP="00DB4493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TR.C99.40.404.36560.011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ESPECIALISTA XARDÍN INFANCIA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7.562,80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B4493" w:rsidRPr="00DB4493" w:rsidRDefault="00DB4493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B4493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 w:rsidRPr="00DB4493">
              <w:rPr>
                <w:sz w:val="14"/>
                <w:highlight w:val="lightGray"/>
              </w:rPr>
              <w:t>EBS1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B4493" w:rsidTr="00DB4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ESPECIALISTA XARDÍN DE INFANCIA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50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4493" w:rsidRDefault="00DB4493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B12 = 1.036,44 €. </w:t>
            </w:r>
          </w:p>
        </w:tc>
      </w:tr>
    </w:tbl>
    <w:p w:rsidR="00DB4493" w:rsidRDefault="00DB4493">
      <w:pPr>
        <w:pStyle w:val="Encabezado"/>
        <w:tabs>
          <w:tab w:val="clear" w:pos="4252"/>
          <w:tab w:val="clear" w:pos="8504"/>
        </w:tabs>
        <w:sectPr w:rsidR="00DB4493">
          <w:headerReference w:type="default" r:id="rId7"/>
          <w:footerReference w:type="default" r:id="rId8"/>
          <w:headerReference w:type="first" r:id="rId9"/>
          <w:footerReference w:type="first" r:id="rId10"/>
          <w:pgSz w:w="16840" w:h="11907" w:orient="landscape" w:code="9"/>
          <w:pgMar w:top="284" w:right="363" w:bottom="567" w:left="363" w:header="425" w:footer="720" w:gutter="0"/>
          <w:cols w:space="720"/>
          <w:titlePg/>
        </w:sectPr>
      </w:pPr>
    </w:p>
    <w:p w:rsidR="00DB4493" w:rsidRDefault="00DB4493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lastRenderedPageBreak/>
        <w:t xml:space="preserve">        </w:t>
      </w:r>
      <w:r>
        <w:rPr>
          <w:b/>
          <w:u w:val="single"/>
        </w:rPr>
        <w:t>CÓDIGO - DESCRICIÓN DAS FORMAS DE PROVISIÓN</w:t>
      </w:r>
    </w:p>
    <w:p w:rsidR="00DB4493" w:rsidRDefault="00DB4493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DB4493" w:rsidRDefault="00DB4493">
      <w:pPr>
        <w:pStyle w:val="Encabezado"/>
        <w:tabs>
          <w:tab w:val="clear" w:pos="4252"/>
          <w:tab w:val="clear" w:pos="8504"/>
        </w:tabs>
      </w:pPr>
      <w:r>
        <w:tab/>
        <w:t>C</w:t>
      </w:r>
      <w:r>
        <w:tab/>
        <w:t>CONCURSO</w:t>
      </w:r>
    </w:p>
    <w:p w:rsidR="00DB4493" w:rsidRDefault="00DB4493">
      <w:pPr>
        <w:pStyle w:val="Encabezado"/>
        <w:tabs>
          <w:tab w:val="clear" w:pos="4252"/>
          <w:tab w:val="clear" w:pos="8504"/>
        </w:tabs>
      </w:pPr>
    </w:p>
    <w:p w:rsidR="00DB4493" w:rsidRDefault="00DB4493">
      <w:pPr>
        <w:pStyle w:val="Encabezado"/>
        <w:tabs>
          <w:tab w:val="clear" w:pos="4252"/>
          <w:tab w:val="clear" w:pos="8504"/>
        </w:tabs>
      </w:pPr>
    </w:p>
    <w:p w:rsidR="00DB4493" w:rsidRDefault="00DB4493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DAS FORMACIÓNS ESPECÍFICAS</w:t>
      </w:r>
    </w:p>
    <w:p w:rsidR="00DB4493" w:rsidRDefault="00DB4493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DB4493" w:rsidRDefault="00DB4493">
      <w:pPr>
        <w:pStyle w:val="Encabezado"/>
        <w:tabs>
          <w:tab w:val="clear" w:pos="4252"/>
          <w:tab w:val="clear" w:pos="8504"/>
        </w:tabs>
      </w:pPr>
      <w:r>
        <w:tab/>
        <w:t>578</w:t>
      </w:r>
      <w:r>
        <w:tab/>
        <w:t>COÑECEMENTOS EN EDICIÓN CARTOGRÁFICA E FOTOGRAMÉTRICA (MÉRITO).</w:t>
      </w:r>
    </w:p>
    <w:p w:rsidR="00DB4493" w:rsidRDefault="00DB4493">
      <w:pPr>
        <w:pStyle w:val="Encabezado"/>
        <w:tabs>
          <w:tab w:val="clear" w:pos="4252"/>
          <w:tab w:val="clear" w:pos="8504"/>
        </w:tabs>
      </w:pPr>
      <w:r>
        <w:tab/>
        <w:t>829</w:t>
      </w:r>
      <w:r>
        <w:tab/>
        <w:t>EXPERIENCIA XESTIÓN ORZAMENTARIA E CONTABILIDADE FINANCEIRA (MÉRITO).</w:t>
      </w:r>
    </w:p>
    <w:p w:rsidR="00DB4493" w:rsidRDefault="00DB4493">
      <w:pPr>
        <w:pStyle w:val="Encabezado"/>
        <w:tabs>
          <w:tab w:val="clear" w:pos="4252"/>
          <w:tab w:val="clear" w:pos="8504"/>
        </w:tabs>
      </w:pPr>
      <w:r>
        <w:tab/>
        <w:t>992</w:t>
      </w:r>
      <w:r>
        <w:tab/>
        <w:t>COÑECEMENTOS DE SISTEMAS DE INFORMACIÓN XEOGRÁFICA (R.I.)</w:t>
      </w:r>
    </w:p>
    <w:p w:rsidR="00DB4493" w:rsidRDefault="00DB4493">
      <w:pPr>
        <w:pStyle w:val="Encabezado"/>
        <w:tabs>
          <w:tab w:val="clear" w:pos="4252"/>
          <w:tab w:val="clear" w:pos="8504"/>
        </w:tabs>
      </w:pPr>
    </w:p>
    <w:p w:rsidR="00DB4493" w:rsidRDefault="00DB4493">
      <w:pPr>
        <w:pStyle w:val="Encabezado"/>
        <w:tabs>
          <w:tab w:val="clear" w:pos="4252"/>
          <w:tab w:val="clear" w:pos="8504"/>
        </w:tabs>
      </w:pPr>
    </w:p>
    <w:p w:rsidR="00DB4493" w:rsidRDefault="00DB4493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DOS CORPOS/ESCALAS</w:t>
      </w:r>
    </w:p>
    <w:p w:rsidR="00DB4493" w:rsidRDefault="00DB4493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DB4493" w:rsidRDefault="00DB4493">
      <w:pPr>
        <w:pStyle w:val="Encabezado"/>
        <w:tabs>
          <w:tab w:val="clear" w:pos="4252"/>
          <w:tab w:val="clear" w:pos="8504"/>
        </w:tabs>
      </w:pPr>
      <w:r>
        <w:tab/>
        <w:t>EBD</w:t>
      </w:r>
      <w:r>
        <w:tab/>
        <w:t>ESPECIAL (ESC. TÉCNICA DE DELINEANTES)</w:t>
      </w:r>
    </w:p>
    <w:p w:rsidR="00DB4493" w:rsidRDefault="00DB4493">
      <w:pPr>
        <w:pStyle w:val="Encabezado"/>
        <w:tabs>
          <w:tab w:val="clear" w:pos="4252"/>
          <w:tab w:val="clear" w:pos="8504"/>
        </w:tabs>
      </w:pPr>
      <w:r>
        <w:tab/>
        <w:t>EBS1</w:t>
      </w:r>
      <w:r>
        <w:tab/>
        <w:t>ESPECIAL (ESC. AXENTES TÉCN. FACULTATIVOS - ESP. EDUCACIÓN INFANTIL)</w:t>
      </w:r>
    </w:p>
    <w:p w:rsidR="00DB4493" w:rsidRDefault="00DB4493">
      <w:pPr>
        <w:pStyle w:val="Encabezado"/>
        <w:tabs>
          <w:tab w:val="clear" w:pos="4252"/>
          <w:tab w:val="clear" w:pos="8504"/>
        </w:tabs>
      </w:pPr>
      <w:r>
        <w:tab/>
        <w:t>XCI</w:t>
      </w:r>
      <w:r>
        <w:tab/>
        <w:t>XERAL (ESCALA TÉCNICA AUXILIAR DE INFORMÁTICA)</w:t>
      </w:r>
    </w:p>
    <w:p w:rsidR="00DB4493" w:rsidRDefault="00DB4493">
      <w:pPr>
        <w:pStyle w:val="Encabezado"/>
        <w:tabs>
          <w:tab w:val="clear" w:pos="4252"/>
          <w:tab w:val="clear" w:pos="8504"/>
        </w:tabs>
      </w:pPr>
    </w:p>
    <w:p w:rsidR="00DB4493" w:rsidRDefault="00DB4493">
      <w:pPr>
        <w:pStyle w:val="Encabezado"/>
        <w:tabs>
          <w:tab w:val="clear" w:pos="4252"/>
          <w:tab w:val="clear" w:pos="8504"/>
        </w:tabs>
      </w:pPr>
    </w:p>
    <w:p w:rsidR="00DB4493" w:rsidRDefault="00DB4493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DOUTRAS ADMINISTRACIÓNS</w:t>
      </w:r>
    </w:p>
    <w:p w:rsidR="00DB4493" w:rsidRDefault="00DB4493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DB4493" w:rsidRDefault="00DB4493">
      <w:pPr>
        <w:pStyle w:val="Encabezado"/>
        <w:tabs>
          <w:tab w:val="clear" w:pos="4252"/>
          <w:tab w:val="clear" w:pos="8504"/>
        </w:tabs>
      </w:pPr>
      <w:r>
        <w:tab/>
        <w:t>AXG</w:t>
      </w:r>
      <w:r>
        <w:tab/>
        <w:t>ADSCRICIÓN EXCLUSIVA A FUNCIONARIOS DA XUNTA DE GALICIA.</w:t>
      </w:r>
    </w:p>
    <w:p w:rsidR="00DB4493" w:rsidRDefault="00DB4493">
      <w:pPr>
        <w:pStyle w:val="Encabezado"/>
        <w:tabs>
          <w:tab w:val="clear" w:pos="4252"/>
          <w:tab w:val="clear" w:pos="8504"/>
        </w:tabs>
      </w:pPr>
    </w:p>
    <w:p w:rsidR="00DB4493" w:rsidRDefault="00DB4493">
      <w:pPr>
        <w:pStyle w:val="Encabezado"/>
        <w:tabs>
          <w:tab w:val="clear" w:pos="4252"/>
          <w:tab w:val="clear" w:pos="8504"/>
        </w:tabs>
      </w:pPr>
    </w:p>
    <w:p w:rsidR="00DB4493" w:rsidRDefault="00DB4493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DOS COMPLEMENTOS SALARIAIS</w:t>
      </w:r>
    </w:p>
    <w:p w:rsidR="00DB4493" w:rsidRDefault="00DB4493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DC5F3A" w:rsidRDefault="00DC5F3A" w:rsidP="00DC5F3A">
      <w:pPr>
        <w:pStyle w:val="Encabezado"/>
        <w:tabs>
          <w:tab w:val="clear" w:pos="4252"/>
          <w:tab w:val="clear" w:pos="8504"/>
        </w:tabs>
      </w:pPr>
      <w:r>
        <w:tab/>
        <w:t>B10</w:t>
      </w:r>
      <w:r>
        <w:tab/>
        <w:t>COMPLEMENTO SALARIAL DE SINGULARIDADE POR PERIGOSIDADE.</w:t>
      </w:r>
    </w:p>
    <w:p w:rsidR="00DC5F3A" w:rsidRDefault="00DC5F3A" w:rsidP="00DC5F3A">
      <w:pPr>
        <w:pStyle w:val="Encabezado"/>
        <w:tabs>
          <w:tab w:val="clear" w:pos="4252"/>
          <w:tab w:val="clear" w:pos="8504"/>
        </w:tabs>
      </w:pPr>
      <w:r>
        <w:tab/>
        <w:t>B11</w:t>
      </w:r>
      <w:r>
        <w:tab/>
        <w:t>COMPLEMENTO SALARIAL DE SINGULARIDADE POR TOXICIDADE.</w:t>
      </w:r>
    </w:p>
    <w:p w:rsidR="00DB4493" w:rsidRDefault="00DB4493" w:rsidP="00DB4493">
      <w:pPr>
        <w:pStyle w:val="Encabezado"/>
        <w:tabs>
          <w:tab w:val="clear" w:pos="4252"/>
          <w:tab w:val="clear" w:pos="8504"/>
        </w:tabs>
      </w:pPr>
      <w:r>
        <w:tab/>
        <w:t>B12</w:t>
      </w:r>
      <w:r>
        <w:tab/>
        <w:t xml:space="preserve">COMPLEMENTO SALARIAL DE SINGULARIDADE DE RESPONSABILIDADE. </w:t>
      </w:r>
    </w:p>
    <w:p w:rsidR="00D1435D" w:rsidRDefault="00D1435D">
      <w:pPr>
        <w:pStyle w:val="Encabezado"/>
        <w:tabs>
          <w:tab w:val="clear" w:pos="4252"/>
          <w:tab w:val="clear" w:pos="8504"/>
        </w:tabs>
      </w:pPr>
    </w:p>
    <w:sectPr w:rsidR="00D1435D">
      <w:headerReference w:type="first" r:id="rId11"/>
      <w:pgSz w:w="16840" w:h="11907" w:orient="landscape" w:code="9"/>
      <w:pgMar w:top="284" w:right="363" w:bottom="567" w:left="363" w:header="42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493" w:rsidRDefault="00DB4493">
      <w:pPr>
        <w:pStyle w:val="Encabezado"/>
      </w:pPr>
      <w:r>
        <w:separator/>
      </w:r>
    </w:p>
  </w:endnote>
  <w:endnote w:type="continuationSeparator" w:id="0">
    <w:p w:rsidR="00DB4493" w:rsidRDefault="00DB4493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77" w:rsidRDefault="009A6477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DC5F3A">
      <w:rPr>
        <w:rStyle w:val="Nmerodepgina"/>
        <w:noProof/>
        <w:sz w:val="16"/>
      </w:rPr>
      <w:t>4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77" w:rsidRDefault="009A6477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DC5F3A">
      <w:rPr>
        <w:rStyle w:val="Nmerodepgina"/>
        <w:noProof/>
        <w:sz w:val="16"/>
      </w:rPr>
      <w:t>1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493" w:rsidRDefault="00DB4493">
      <w:pPr>
        <w:pStyle w:val="Encabezado"/>
      </w:pPr>
      <w:r>
        <w:separator/>
      </w:r>
    </w:p>
  </w:footnote>
  <w:footnote w:type="continuationSeparator" w:id="0">
    <w:p w:rsidR="00DB4493" w:rsidRDefault="00DB4493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77" w:rsidRDefault="00DB4493">
    <w:pPr>
      <w:pStyle w:val="Encabezado"/>
      <w:ind w:right="84"/>
      <w:jc w:val="right"/>
      <w:rPr>
        <w:b/>
      </w:rPr>
    </w:pPr>
    <w:r>
      <w:rPr>
        <w:b/>
      </w:rPr>
      <w:t>17/04/2024</w:t>
    </w:r>
  </w:p>
  <w:p w:rsidR="009A6477" w:rsidRDefault="00DB4493">
    <w:pPr>
      <w:pStyle w:val="Encabezado"/>
      <w:rPr>
        <w:b/>
        <w:u w:val="double"/>
      </w:rPr>
    </w:pPr>
    <w:r w:rsidRPr="00DB4493">
      <w:rPr>
        <w:b/>
        <w:u w:val="double"/>
      </w:rPr>
      <w:t>XUNTA DE GALICIA</w:t>
    </w:r>
  </w:p>
  <w:p w:rsidR="009A6477" w:rsidRDefault="009A6477">
    <w:pPr>
      <w:pStyle w:val="Encabezado"/>
      <w:jc w:val="center"/>
      <w:rPr>
        <w:b/>
        <w:sz w:val="24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59"/>
      <w:gridCol w:w="4533"/>
      <w:gridCol w:w="338"/>
      <w:gridCol w:w="789"/>
      <w:gridCol w:w="563"/>
      <w:gridCol w:w="733"/>
      <w:gridCol w:w="1418"/>
      <w:gridCol w:w="620"/>
      <w:gridCol w:w="620"/>
      <w:gridCol w:w="1126"/>
      <w:gridCol w:w="1126"/>
      <w:gridCol w:w="2605"/>
    </w:tblGrid>
    <w:tr w:rsidR="00D1435D" w:rsidTr="00D1435D">
      <w:tblPrEx>
        <w:tblCellMar>
          <w:top w:w="0" w:type="dxa"/>
          <w:bottom w:w="0" w:type="dxa"/>
        </w:tblCellMar>
      </w:tblPrEx>
      <w:tc>
        <w:tcPr>
          <w:tcW w:w="1859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533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38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89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3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33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18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0" w:type="dxa"/>
          <w:vAlign w:val="bottom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 Adm. P.</w:t>
          </w:r>
        </w:p>
      </w:tc>
      <w:tc>
        <w:tcPr>
          <w:tcW w:w="620" w:type="dxa"/>
          <w:vAlign w:val="bottom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26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26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605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9A6477" w:rsidRDefault="009A6477">
    <w:pPr>
      <w:pStyle w:val="Encabezado"/>
      <w:jc w:val="both"/>
      <w:rPr>
        <w:sz w:val="1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77" w:rsidRDefault="009A6477">
    <w:pPr>
      <w:pStyle w:val="Encabezado"/>
      <w:ind w:right="84"/>
      <w:jc w:val="center"/>
      <w:rPr>
        <w:b/>
        <w:i/>
        <w:sz w:val="24"/>
        <w:u w:val="single"/>
      </w:rPr>
    </w:pPr>
    <w:r>
      <w:rPr>
        <w:b/>
        <w:i/>
        <w:sz w:val="24"/>
        <w:u w:val="single"/>
      </w:rPr>
      <w:t>E Q U I V A L E N C I A S</w:t>
    </w:r>
  </w:p>
  <w:p w:rsidR="009A6477" w:rsidRDefault="00DB4493">
    <w:pPr>
      <w:pStyle w:val="Encabezado"/>
      <w:ind w:right="84"/>
      <w:jc w:val="right"/>
      <w:rPr>
        <w:b/>
      </w:rPr>
    </w:pPr>
    <w:r>
      <w:rPr>
        <w:b/>
      </w:rPr>
      <w:t>17/04/2024</w:t>
    </w:r>
  </w:p>
  <w:p w:rsidR="009A6477" w:rsidRDefault="00DB4493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XUNTA DE GALICIA</w:t>
    </w:r>
  </w:p>
  <w:p w:rsidR="009A6477" w:rsidRDefault="009A6477">
    <w:pPr>
      <w:pStyle w:val="Encabezado"/>
      <w:ind w:right="84"/>
      <w:jc w:val="center"/>
      <w:rPr>
        <w:b/>
        <w:sz w:val="8"/>
      </w:rPr>
    </w:pPr>
  </w:p>
  <w:p w:rsidR="009A6477" w:rsidRDefault="009A6477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Persoal funcionario</w:t>
    </w:r>
  </w:p>
  <w:p w:rsidR="009A6477" w:rsidRDefault="009A6477">
    <w:pPr>
      <w:pStyle w:val="Encabezado"/>
      <w:ind w:right="84"/>
      <w:jc w:val="center"/>
      <w:rPr>
        <w:b/>
        <w:sz w:val="8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59"/>
      <w:gridCol w:w="4533"/>
      <w:gridCol w:w="338"/>
      <w:gridCol w:w="789"/>
      <w:gridCol w:w="563"/>
      <w:gridCol w:w="733"/>
      <w:gridCol w:w="1418"/>
      <w:gridCol w:w="620"/>
      <w:gridCol w:w="620"/>
      <w:gridCol w:w="1126"/>
      <w:gridCol w:w="1126"/>
      <w:gridCol w:w="2605"/>
    </w:tblGrid>
    <w:tr w:rsidR="00D1435D" w:rsidTr="00D1435D">
      <w:tblPrEx>
        <w:tblCellMar>
          <w:top w:w="0" w:type="dxa"/>
          <w:bottom w:w="0" w:type="dxa"/>
        </w:tblCellMar>
      </w:tblPrEx>
      <w:tc>
        <w:tcPr>
          <w:tcW w:w="1859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533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38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89" w:type="dxa"/>
        </w:tcPr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3" w:type="dxa"/>
        </w:tcPr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33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18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0" w:type="dxa"/>
          <w:vAlign w:val="bottom"/>
        </w:tcPr>
        <w:p w:rsidR="00D1435D" w:rsidRDefault="00D1435D" w:rsidP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 Adm. P.</w:t>
          </w:r>
        </w:p>
      </w:tc>
      <w:tc>
        <w:tcPr>
          <w:tcW w:w="620" w:type="dxa"/>
          <w:vAlign w:val="bottom"/>
        </w:tcPr>
        <w:p w:rsidR="00D1435D" w:rsidRDefault="00D1435D" w:rsidP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26" w:type="dxa"/>
        </w:tcPr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26" w:type="dxa"/>
        </w:tcPr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605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9A6477" w:rsidRDefault="009A6477">
    <w:pPr>
      <w:pStyle w:val="Encabezado"/>
      <w:rPr>
        <w:sz w:val="1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493" w:rsidRDefault="00DB4493">
    <w:pPr>
      <w:pStyle w:val="Encabezado"/>
      <w:rPr>
        <w:sz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revisionView w:markup="0" w:comments="0" w:insDel="0" w:formatting="0" w:inkAnnotation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493"/>
    <w:rsid w:val="001874A9"/>
    <w:rsid w:val="00223707"/>
    <w:rsid w:val="009A6477"/>
    <w:rsid w:val="00A02907"/>
    <w:rsid w:val="00D1435D"/>
    <w:rsid w:val="00DB4493"/>
    <w:rsid w:val="00DC5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Xesti&#243;n%20RPT\Plantill\RPTEQF97S_SG_F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RPTEQF97S_SG_F.DOT</Template>
  <TotalTime>3</TotalTime>
  <Pages>9</Pages>
  <Words>2244</Words>
  <Characters>13972</Characters>
  <Application>Microsoft Office Word</Application>
  <DocSecurity>0</DocSecurity>
  <Lines>116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Listado equivalencias RPT de funcionarios, versión w97</vt:lpstr>
    </vt:vector>
  </TitlesOfParts>
  <Company>XUNTA DE GALICIA</Company>
  <LinksUpToDate>false</LinksUpToDate>
  <CharactersWithSpaces>16184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Listado equivalencias RPT de funcionarios, versión w97</dc:title>
  <dc:creator>HP Inc.</dc:creator>
  <cp:lastModifiedBy>HP Inc.</cp:lastModifiedBy>
  <cp:revision>2</cp:revision>
  <cp:lastPrinted>1601-01-01T00:00:00Z</cp:lastPrinted>
  <dcterms:created xsi:type="dcterms:W3CDTF">2024-04-17T18:37:00Z</dcterms:created>
  <dcterms:modified xsi:type="dcterms:W3CDTF">2024-04-17T18:40:00Z</dcterms:modified>
</cp:coreProperties>
</file>